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Somerset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Somerset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Somerset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Somerset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Somerset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Somerset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46.2% </w:t>
      </w:r>
      <w:r w:rsidRPr="004747BF">
        <w:rPr>
          <w:rFonts w:ascii="Libre Franklin Light" w:eastAsia="Times New Roman" w:hAnsi="Libre Franklin Light" w:cs="Calibri Light"/>
        </w:rPr>
        <w:t xml:space="preserve">of those respondents classified as PGSI 8+ in Somerset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Somerset is estimated to be </w:t>
      </w:r>
      <w:r w:rsidRPr="00773DF7">
        <w:rPr>
          <w:rFonts w:ascii="Libre Franklin Light" w:eastAsia="Times New Roman" w:hAnsi="Libre Franklin Light" w:cs="Calibri Light"/>
          <w:b/>
          <w:bCs/>
          <w:color w:val="C45911" w:themeColor="accent2" w:themeShade="BF"/>
        </w:rPr>
        <w:t xml:space="preserve">£5,994,901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Somerset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Somerset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Somerset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Somerset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mers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Somerset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mers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Somerset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Somerset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mers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Somerset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Somerset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Somerset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Somerset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Somerset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Somerset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£5,994,901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Somerset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£97,647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£2,019,397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£144,662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£40,686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£74,592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£3,617,917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£5,994,901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Somerset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Somerset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Somerset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Somerset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Somerset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Somerset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Somerset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Somerset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Somerset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Somerset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Somerset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Somerset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DE8F0F7-4141-4E4E-B902-F0AF4928D70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